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Default="008F107B" w:rsidP="008F107B">
      <w:pPr>
        <w:pStyle w:val="a3"/>
        <w:jc w:val="center"/>
        <w:rPr>
          <w:lang w:val="en-US"/>
        </w:rPr>
      </w:pPr>
      <w:r>
        <w:t>приказа</w:t>
      </w:r>
      <w:bookmarkStart w:id="0" w:name="_GoBack"/>
      <w:bookmarkEnd w:id="0"/>
    </w:p>
    <w:p w:rsidR="00290A15" w:rsidRPr="00E41F4E" w:rsidRDefault="00290A15" w:rsidP="00290A15">
      <w:pPr>
        <w:pStyle w:val="a3"/>
        <w:spacing w:after="0" w:line="100" w:lineRule="atLeast"/>
        <w:jc w:val="center"/>
        <w:rPr>
          <w:u w:val="single"/>
        </w:rPr>
      </w:pPr>
      <w:r w:rsidRPr="00E41F4E">
        <w:rPr>
          <w:u w:val="single"/>
        </w:rPr>
        <w:t>Об объявлении конкурса</w:t>
      </w:r>
      <w:r>
        <w:rPr>
          <w:u w:val="single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№24 по </w:t>
      </w:r>
      <w:proofErr w:type="spellStart"/>
      <w:r>
        <w:rPr>
          <w:u w:val="single"/>
        </w:rPr>
        <w:t>г.Москве</w:t>
      </w:r>
      <w:proofErr w:type="spellEnd"/>
    </w:p>
    <w:p w:rsidR="00290A15" w:rsidRDefault="00290A15" w:rsidP="00290A15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краткое содержание</w:t>
      </w:r>
    </w:p>
    <w:tbl>
      <w:tblPr>
        <w:tblW w:w="0" w:type="auto"/>
        <w:tblInd w:w="10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290A15" w:rsidRPr="00D33BC3" w:rsidTr="00740D0B">
        <w:trPr>
          <w:cantSplit/>
        </w:trPr>
        <w:tc>
          <w:tcPr>
            <w:tcW w:w="284" w:type="dxa"/>
          </w:tcPr>
          <w:p w:rsidR="00290A15" w:rsidRPr="00D33BC3" w:rsidRDefault="00290A15" w:rsidP="00740D0B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0A15" w:rsidRPr="00D33BC3" w:rsidRDefault="00290A15" w:rsidP="00740D0B">
            <w:pPr>
              <w:rPr>
                <w:bCs w:val="0"/>
                <w:sz w:val="24"/>
              </w:rPr>
            </w:pPr>
          </w:p>
        </w:tc>
        <w:tc>
          <w:tcPr>
            <w:tcW w:w="283" w:type="dxa"/>
          </w:tcPr>
          <w:p w:rsidR="00290A15" w:rsidRPr="00D33BC3" w:rsidRDefault="00290A15" w:rsidP="00740D0B">
            <w:pPr>
              <w:rPr>
                <w:bCs w:val="0"/>
                <w:sz w:val="24"/>
              </w:rPr>
            </w:pPr>
            <w:r w:rsidRPr="00D33BC3">
              <w:rPr>
                <w:bCs w:val="0"/>
                <w:sz w:val="24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0A15" w:rsidRPr="00D33BC3" w:rsidRDefault="00290A15" w:rsidP="00740D0B">
            <w:pPr>
              <w:rPr>
                <w:bCs w:val="0"/>
                <w:sz w:val="24"/>
              </w:rPr>
            </w:pPr>
          </w:p>
        </w:tc>
        <w:tc>
          <w:tcPr>
            <w:tcW w:w="992" w:type="dxa"/>
          </w:tcPr>
          <w:p w:rsidR="00290A15" w:rsidRPr="00D33BC3" w:rsidRDefault="00290A15" w:rsidP="00740D0B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20</w:t>
            </w:r>
            <w:r w:rsidRPr="00D33BC3">
              <w:rPr>
                <w:bCs w:val="0"/>
                <w:sz w:val="24"/>
              </w:rPr>
              <w:t>22</w:t>
            </w:r>
            <w:r w:rsidRPr="00D33BC3">
              <w:rPr>
                <w:bCs w:val="0"/>
                <w:sz w:val="24"/>
                <w:lang w:val="en-US"/>
              </w:rPr>
              <w:t xml:space="preserve">  </w:t>
            </w:r>
            <w:r w:rsidRPr="00D33BC3">
              <w:rPr>
                <w:bCs w:val="0"/>
                <w:sz w:val="24"/>
              </w:rPr>
              <w:t>г</w:t>
            </w:r>
            <w:r w:rsidRPr="00D33BC3">
              <w:rPr>
                <w:bCs w:val="0"/>
                <w:sz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290A15" w:rsidRPr="00D33BC3" w:rsidRDefault="00290A15" w:rsidP="00740D0B">
            <w:pPr>
              <w:spacing w:before="60" w:after="60"/>
              <w:jc w:val="center"/>
              <w:rPr>
                <w:b/>
                <w:bCs w:val="0"/>
                <w:sz w:val="18"/>
                <w:lang w:val="en-US"/>
              </w:rPr>
            </w:pPr>
          </w:p>
        </w:tc>
        <w:tc>
          <w:tcPr>
            <w:tcW w:w="567" w:type="dxa"/>
          </w:tcPr>
          <w:p w:rsidR="00290A15" w:rsidRPr="00D33BC3" w:rsidRDefault="00290A15" w:rsidP="00740D0B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90A15" w:rsidRPr="00D33BC3" w:rsidRDefault="00290A15" w:rsidP="00740D0B">
            <w:pPr>
              <w:rPr>
                <w:bCs w:val="0"/>
                <w:sz w:val="24"/>
              </w:rPr>
            </w:pPr>
          </w:p>
        </w:tc>
      </w:tr>
      <w:tr w:rsidR="00290A15" w:rsidRPr="00D33BC3" w:rsidTr="00740D0B">
        <w:tblPrEx>
          <w:tblCellMar>
            <w:left w:w="108" w:type="dxa"/>
            <w:right w:w="108" w:type="dxa"/>
          </w:tblCellMar>
        </w:tblPrEx>
        <w:tc>
          <w:tcPr>
            <w:tcW w:w="284" w:type="dxa"/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283" w:type="dxa"/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992" w:type="dxa"/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3544" w:type="dxa"/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567" w:type="dxa"/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90A15" w:rsidRPr="00D33BC3" w:rsidRDefault="00290A15" w:rsidP="00740D0B">
            <w:pPr>
              <w:jc w:val="center"/>
              <w:rPr>
                <w:bCs w:val="0"/>
                <w:sz w:val="16"/>
                <w:lang w:val="en-US"/>
              </w:rPr>
            </w:pPr>
          </w:p>
        </w:tc>
      </w:tr>
    </w:tbl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4"/>
        <w:gridCol w:w="2314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D2F07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0D2F07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D2F07" w:rsidP="003D243C">
            <w:pPr>
              <w:jc w:val="center"/>
            </w:pPr>
            <w:r>
              <w:t>02.02.2023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D2F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0D2F0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02.02.2023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Pr="00986004" w:rsidRDefault="000D2F07" w:rsidP="003D243C">
            <w:pPr>
              <w:jc w:val="center"/>
            </w:pPr>
          </w:p>
        </w:tc>
      </w:tr>
      <w:tr w:rsidR="000D2F0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proofErr w:type="spellStart"/>
            <w:r>
              <w:t>Бинат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02.02.2023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Default="000D2F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07" w:rsidRPr="00986004" w:rsidRDefault="000D2F07" w:rsidP="003D243C">
            <w:pPr>
              <w:jc w:val="center"/>
            </w:pPr>
          </w:p>
        </w:tc>
      </w:tr>
    </w:tbl>
    <w:p w:rsidR="00CB5349" w:rsidRDefault="00290A15" w:rsidP="00712B88">
      <w:r>
        <w:t>Приказ на 1 листе</w:t>
      </w:r>
    </w:p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Default="00290A15" w:rsidP="00712B88"/>
    <w:p w:rsidR="00290A15" w:rsidRPr="00290A15" w:rsidRDefault="00290A15" w:rsidP="00712B88">
      <w:pPr>
        <w:rPr>
          <w:sz w:val="22"/>
          <w:szCs w:val="22"/>
        </w:rPr>
      </w:pPr>
      <w:r w:rsidRPr="00290A15">
        <w:rPr>
          <w:sz w:val="22"/>
          <w:szCs w:val="22"/>
        </w:rPr>
        <w:t>О.С. Панова</w:t>
      </w:r>
    </w:p>
    <w:p w:rsidR="00290A15" w:rsidRPr="00290A15" w:rsidRDefault="00290A15" w:rsidP="00712B88">
      <w:pPr>
        <w:rPr>
          <w:sz w:val="22"/>
          <w:szCs w:val="22"/>
        </w:rPr>
      </w:pPr>
      <w:r w:rsidRPr="00290A15">
        <w:rPr>
          <w:sz w:val="22"/>
          <w:szCs w:val="22"/>
        </w:rPr>
        <w:t>14-679</w:t>
      </w:r>
    </w:p>
    <w:sectPr w:rsidR="00290A15" w:rsidRPr="00290A15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F07" w:rsidRDefault="000D2F07">
      <w:r>
        <w:separator/>
      </w:r>
    </w:p>
  </w:endnote>
  <w:endnote w:type="continuationSeparator" w:id="0">
    <w:p w:rsidR="000D2F07" w:rsidRDefault="000D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Default="000D2F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Pr="000D2F07" w:rsidRDefault="000D2F07" w:rsidP="000D2F07">
    <w:pPr>
      <w:pStyle w:val="a6"/>
      <w:jc w:val="center"/>
      <w:rPr>
        <w:rFonts w:ascii="Arial" w:hAnsi="Arial" w:cs="Arial"/>
        <w:sz w:val="20"/>
      </w:rPr>
    </w:pPr>
    <w:r w:rsidRPr="000D2F07">
      <w:rPr>
        <w:rFonts w:ascii="Arial" w:hAnsi="Arial" w:cs="Arial"/>
        <w:sz w:val="20"/>
      </w:rPr>
      <w:t>Лист согласования сформирован -  02.02.2023.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Default="000D2F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F07" w:rsidRDefault="000D2F07">
      <w:r>
        <w:separator/>
      </w:r>
    </w:p>
  </w:footnote>
  <w:footnote w:type="continuationSeparator" w:id="0">
    <w:p w:rsidR="000D2F07" w:rsidRDefault="000D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Default="000D2F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Default="000D2F0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F07" w:rsidRDefault="000D2F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F07"/>
    <w:rsid w:val="0000407B"/>
    <w:rsid w:val="00055C2D"/>
    <w:rsid w:val="000C12ED"/>
    <w:rsid w:val="000D279C"/>
    <w:rsid w:val="000D2F07"/>
    <w:rsid w:val="000E73E3"/>
    <w:rsid w:val="000F251B"/>
    <w:rsid w:val="001D79F7"/>
    <w:rsid w:val="00231944"/>
    <w:rsid w:val="00277433"/>
    <w:rsid w:val="00287EF1"/>
    <w:rsid w:val="00290A15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AB1474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4CF9F-16B6-4C9C-A456-44CED12A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71E2"/>
    <w:pPr>
      <w:spacing w:after="120"/>
    </w:pPr>
  </w:style>
  <w:style w:type="paragraph" w:styleId="a5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33C5A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290A15"/>
    <w:rPr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2264-2723-4BDE-B9D8-3B8714A4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4</TotalTime>
  <Pages>1</Pages>
  <Words>71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3</cp:revision>
  <cp:lastPrinted>2005-06-17T06:22:00Z</cp:lastPrinted>
  <dcterms:created xsi:type="dcterms:W3CDTF">2023-02-02T08:06:00Z</dcterms:created>
  <dcterms:modified xsi:type="dcterms:W3CDTF">2023-02-02T08:10:00Z</dcterms:modified>
</cp:coreProperties>
</file>